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7E6E74" w:rsidRPr="007E6E74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7E6E7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Γυάλινοι δοκιμαστικοί σωλήνες φυγοκέντρου</w:t>
            </w:r>
            <w:bookmarkStart w:id="0" w:name="_GoBack"/>
            <w:bookmarkEnd w:id="0"/>
          </w:p>
        </w:tc>
      </w:tr>
      <w:tr w:rsidR="007E6E74" w:rsidRPr="007E6E74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E6E74" w:rsidRPr="007E6E74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E6E74" w:rsidRPr="007E6E74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6E74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E6E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E6E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E6E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E6E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E6E74" w:rsidRPr="007E6E74" w:rsidTr="00D80BF9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6E74" w:rsidRPr="007E6E74" w:rsidRDefault="007E6E74" w:rsidP="007E6E7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Γυάλινοι δοκιμαστικοί σωλήνες φυγοκέντρου των 10 </w:t>
            </w:r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E6E74" w:rsidRPr="007E6E74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E74" w:rsidRPr="007E6E74" w:rsidRDefault="007E6E74" w:rsidP="007E6E74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Δι</w:t>
            </w:r>
            <w:proofErr w:type="spellEnd"/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αστάσεις: 16 x 100 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7E6E74" w:rsidRPr="007E6E74" w:rsidTr="00D80BF9">
        <w:trPr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E74" w:rsidRPr="007E6E74" w:rsidRDefault="007E6E74" w:rsidP="007E6E7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Χαρακτηριστικά: στρογγυλός πάτος, χωρίς καπάκι, χωρίς γείσο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E6E74" w:rsidRPr="007E6E74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E74" w:rsidRPr="007E6E74" w:rsidRDefault="007E6E74" w:rsidP="007E6E74">
            <w:pPr>
              <w:suppressAutoHyphens/>
              <w:spacing w:after="120"/>
              <w:jc w:val="both"/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Συσκευ</w:t>
            </w:r>
            <w:proofErr w:type="spellEnd"/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 xml:space="preserve">ασία: 100 </w:t>
            </w:r>
            <w:proofErr w:type="spellStart"/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τεμάχι</w:t>
            </w:r>
            <w:proofErr w:type="spellEnd"/>
            <w:r w:rsidRPr="007E6E74">
              <w:rPr>
                <w:rFonts w:ascii="Tahoma" w:hAnsi="Tahoma" w:cs="Tahoma"/>
                <w:color w:val="000000"/>
                <w:sz w:val="18"/>
                <w:szCs w:val="18"/>
                <w:lang w:val="en-GB" w:eastAsia="zh-CN"/>
              </w:rPr>
              <w:t>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7E6E74" w:rsidRPr="007E6E74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E6E74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7E6E74">
              <w:rPr>
                <w:rFonts w:ascii="Tahoma" w:hAnsi="Tahoma" w:cs="Tahoma"/>
                <w:sz w:val="18"/>
                <w:szCs w:val="18"/>
              </w:rPr>
              <w:t>6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E6E74" w:rsidRPr="007E6E74" w:rsidRDefault="007E6E74" w:rsidP="007E6E74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E6E74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7E6E74" w:rsidRDefault="00B43CAA" w:rsidP="007E6E74"/>
    <w:sectPr w:rsidR="00B43CAA" w:rsidRPr="007E6E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E6E74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1FB8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63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2025-11-24T10:56:00Z</dcterms:created>
  <dcterms:modified xsi:type="dcterms:W3CDTF">2025-11-24T10:56:00Z</dcterms:modified>
</cp:coreProperties>
</file>